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B2822" w14:textId="77777777" w:rsidR="002963B3" w:rsidRDefault="002963B3" w:rsidP="002963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BASSET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fl.1492)</w:t>
      </w:r>
    </w:p>
    <w:p w14:paraId="330F8C66" w14:textId="77777777" w:rsidR="002963B3" w:rsidRDefault="002963B3" w:rsidP="002963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Prior of Weybridge Priory; Canon of Royston.</w:t>
      </w:r>
    </w:p>
    <w:p w14:paraId="7689FC0B" w14:textId="77777777" w:rsidR="002963B3" w:rsidRDefault="002963B3" w:rsidP="002963B3">
      <w:pPr>
        <w:pStyle w:val="NoSpacing"/>
        <w:rPr>
          <w:rFonts w:cs="Times New Roman"/>
          <w:szCs w:val="24"/>
        </w:rPr>
      </w:pPr>
    </w:p>
    <w:p w14:paraId="26972DC8" w14:textId="77777777" w:rsidR="002963B3" w:rsidRDefault="002963B3" w:rsidP="002963B3">
      <w:pPr>
        <w:pStyle w:val="NoSpacing"/>
        <w:rPr>
          <w:rFonts w:cs="Times New Roman"/>
          <w:szCs w:val="24"/>
        </w:rPr>
      </w:pPr>
    </w:p>
    <w:p w14:paraId="10C407D5" w14:textId="77777777" w:rsidR="002963B3" w:rsidRDefault="002963B3" w:rsidP="002963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1492</w:t>
      </w:r>
      <w:r>
        <w:rPr>
          <w:rFonts w:cs="Times New Roman"/>
          <w:szCs w:val="24"/>
        </w:rPr>
        <w:tab/>
        <w:t>He became Prior.</w:t>
      </w:r>
    </w:p>
    <w:p w14:paraId="4B6D365E" w14:textId="77777777" w:rsidR="002963B3" w:rsidRDefault="002963B3" w:rsidP="002963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37CB92A2" w14:textId="77777777" w:rsidR="002963B3" w:rsidRDefault="002963B3" w:rsidP="002963B3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90-5,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17C52C91" w14:textId="77777777" w:rsidR="002963B3" w:rsidRDefault="002963B3" w:rsidP="002963B3">
      <w:pPr>
        <w:pStyle w:val="NoSpacing"/>
        <w:rPr>
          <w:rFonts w:cs="Times New Roman"/>
          <w:szCs w:val="24"/>
        </w:rPr>
      </w:pPr>
    </w:p>
    <w:p w14:paraId="024B76BE" w14:textId="77777777" w:rsidR="002963B3" w:rsidRDefault="002963B3" w:rsidP="002963B3">
      <w:pPr>
        <w:pStyle w:val="NoSpacing"/>
        <w:rPr>
          <w:rFonts w:cs="Times New Roman"/>
          <w:szCs w:val="24"/>
        </w:rPr>
      </w:pPr>
    </w:p>
    <w:p w14:paraId="2417161D" w14:textId="77777777" w:rsidR="002963B3" w:rsidRDefault="002963B3" w:rsidP="002963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February 2024</w:t>
      </w:r>
    </w:p>
    <w:p w14:paraId="2DC15D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94724" w14:textId="77777777" w:rsidR="002963B3" w:rsidRDefault="002963B3" w:rsidP="009139A6">
      <w:r>
        <w:separator/>
      </w:r>
    </w:p>
  </w:endnote>
  <w:endnote w:type="continuationSeparator" w:id="0">
    <w:p w14:paraId="0A7660DB" w14:textId="77777777" w:rsidR="002963B3" w:rsidRDefault="002963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D68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1222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C1F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A2B0B" w14:textId="77777777" w:rsidR="002963B3" w:rsidRDefault="002963B3" w:rsidP="009139A6">
      <w:r>
        <w:separator/>
      </w:r>
    </w:p>
  </w:footnote>
  <w:footnote w:type="continuationSeparator" w:id="0">
    <w:p w14:paraId="0FBCC862" w14:textId="77777777" w:rsidR="002963B3" w:rsidRDefault="002963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116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9E8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13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3B3"/>
    <w:rsid w:val="000666E0"/>
    <w:rsid w:val="002510B7"/>
    <w:rsid w:val="002963B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1831E"/>
  <w15:chartTrackingRefBased/>
  <w15:docId w15:val="{CECB1ADB-0C93-48FD-9479-BCEA01951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2024-02-04T19:12:00Z</dcterms:created>
  <dcterms:modified xsi:type="dcterms:W3CDTF">2024-02-04T19:12:00Z</dcterms:modified>
</cp:coreProperties>
</file>